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2F89D" w14:textId="77777777" w:rsidR="00DF6118" w:rsidRDefault="00DF6118" w:rsidP="00DF61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MARTON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5A87CA0" w14:textId="77777777" w:rsidR="00DF6118" w:rsidRDefault="00DF6118" w:rsidP="00DF61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BC1B494" w14:textId="77777777" w:rsidR="00DF6118" w:rsidRDefault="00DF6118" w:rsidP="00DF61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398348" w14:textId="77777777" w:rsidR="00DF6118" w:rsidRDefault="00DF6118" w:rsidP="00DF611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6E4231" w14:textId="77777777" w:rsidR="00DF6118" w:rsidRDefault="00DF6118" w:rsidP="00DF611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EEE0DE4" w14:textId="77777777" w:rsidR="00DF6118" w:rsidRDefault="00DF6118" w:rsidP="00DF611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D97D798" w14:textId="77777777" w:rsidR="00DF6118" w:rsidRDefault="00DF6118" w:rsidP="00DF611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536AE20" w14:textId="77777777" w:rsidR="00DF6118" w:rsidRDefault="00DF6118" w:rsidP="00DF611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DC2B52E" w14:textId="77777777" w:rsidR="00DF6118" w:rsidRDefault="00DF6118" w:rsidP="00DF611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1AD57FD" w14:textId="77777777" w:rsidR="00DF6118" w:rsidRDefault="00DF6118" w:rsidP="00DF611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2EF2CD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67B35" w14:textId="77777777" w:rsidR="00DF6118" w:rsidRDefault="00DF6118" w:rsidP="009139A6">
      <w:r>
        <w:separator/>
      </w:r>
    </w:p>
  </w:endnote>
  <w:endnote w:type="continuationSeparator" w:id="0">
    <w:p w14:paraId="098A4310" w14:textId="77777777" w:rsidR="00DF6118" w:rsidRDefault="00DF61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CF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3E5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7A1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BE9CE" w14:textId="77777777" w:rsidR="00DF6118" w:rsidRDefault="00DF6118" w:rsidP="009139A6">
      <w:r>
        <w:separator/>
      </w:r>
    </w:p>
  </w:footnote>
  <w:footnote w:type="continuationSeparator" w:id="0">
    <w:p w14:paraId="27326FAB" w14:textId="77777777" w:rsidR="00DF6118" w:rsidRDefault="00DF61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98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F9F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1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611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A48F2"/>
  <w15:chartTrackingRefBased/>
  <w15:docId w15:val="{FD7F8E3A-7F92-44F3-99BD-0A7C589B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2022-07-15T20:36:00Z</dcterms:created>
  <dcterms:modified xsi:type="dcterms:W3CDTF">2022-07-15T20:36:00Z</dcterms:modified>
</cp:coreProperties>
</file>